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74556">
        <w:rPr>
          <w:rFonts w:cs="Arial"/>
          <w:b/>
          <w:caps/>
          <w:sz w:val="28"/>
          <w:szCs w:val="28"/>
        </w:rPr>
        <w:t>1360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7455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74556">
              <w:rPr>
                <w:rFonts w:cs="Arial"/>
                <w:sz w:val="20"/>
                <w:szCs w:val="20"/>
              </w:rPr>
              <w:t>Solicita manutenção do asfalto em frente ao nº 4 da Avenida Claudete Gonçalves Faria da Silva, no Jardim Novo Amanhecer.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F74556">
        <w:rPr>
          <w:rFonts w:cs="Arial"/>
        </w:rPr>
        <w:t>à</w:t>
      </w:r>
      <w:r w:rsidR="00F74556" w:rsidRPr="00F74556">
        <w:rPr>
          <w:rFonts w:cs="Arial"/>
        </w:rPr>
        <w:t xml:space="preserve"> manutenção do asfalto em frente ao nº 4 da Avenida Claudete Gonçalves Faria da Silva, no Jardim Novo Amanhecer.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4556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4556" w:rsidRPr="005D429C" w:rsidRDefault="00F74556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74556" w:rsidRPr="00F17248" w:rsidRDefault="00F74556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B33" w:rsidRDefault="001C2B33">
      <w:r>
        <w:separator/>
      </w:r>
    </w:p>
  </w:endnote>
  <w:endnote w:type="continuationSeparator" w:id="0">
    <w:p w:rsidR="001C2B33" w:rsidRDefault="001C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B33" w:rsidRDefault="001C2B33">
      <w:r>
        <w:separator/>
      </w:r>
    </w:p>
  </w:footnote>
  <w:footnote w:type="continuationSeparator" w:id="0">
    <w:p w:rsidR="001C2B33" w:rsidRDefault="001C2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2B3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6624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74556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D8AB-3971-453E-9ADD-B7F0CE42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2021-05-17T16:18:00Z</dcterms:created>
  <dcterms:modified xsi:type="dcterms:W3CDTF">2021-05-17T16:19:00Z</dcterms:modified>
</cp:coreProperties>
</file>